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5188E" w14:textId="6EEEE7E8" w:rsidR="006302E0" w:rsidRPr="00B018CB" w:rsidRDefault="006302E0" w:rsidP="006302E0">
      <w:pPr>
        <w:pStyle w:val="Kop2"/>
        <w:numPr>
          <w:ilvl w:val="0"/>
          <w:numId w:val="0"/>
        </w:numPr>
        <w:tabs>
          <w:tab w:val="left" w:pos="1418"/>
        </w:tabs>
        <w:spacing w:after="180"/>
        <w:rPr>
          <w:rFonts w:asciiTheme="minorHAnsi" w:hAnsiTheme="minorHAnsi" w:cstheme="minorHAnsi"/>
          <w:sz w:val="22"/>
        </w:rPr>
      </w:pPr>
      <w:bookmarkStart w:id="0" w:name="_Toc408235812"/>
      <w:bookmarkStart w:id="1" w:name="_Toc408487980"/>
      <w:bookmarkStart w:id="2" w:name="_Toc444252508"/>
      <w:bookmarkStart w:id="3" w:name="_Toc444253498"/>
      <w:bookmarkStart w:id="4" w:name="_Toc444254619"/>
      <w:bookmarkStart w:id="5" w:name="_Toc444254716"/>
      <w:bookmarkStart w:id="6" w:name="_Toc444255223"/>
      <w:bookmarkStart w:id="7" w:name="_Toc450650394"/>
      <w:r w:rsidRPr="00B018CB">
        <w:rPr>
          <w:rFonts w:asciiTheme="minorHAnsi" w:hAnsiTheme="minorHAnsi" w:cstheme="minorHAnsi"/>
          <w:sz w:val="22"/>
        </w:rPr>
        <w:t xml:space="preserve">BIJLAGE </w:t>
      </w:r>
      <w:r w:rsidR="006E4531" w:rsidRPr="00B018CB">
        <w:rPr>
          <w:rFonts w:asciiTheme="minorHAnsi" w:hAnsiTheme="minorHAnsi" w:cstheme="minorHAnsi"/>
          <w:sz w:val="22"/>
        </w:rPr>
        <w:t>F1</w:t>
      </w:r>
      <w:r w:rsidRPr="00B018CB">
        <w:rPr>
          <w:rFonts w:asciiTheme="minorHAnsi" w:hAnsiTheme="minorHAnsi" w:cstheme="minorHAnsi"/>
          <w:sz w:val="22"/>
        </w:rPr>
        <w:t xml:space="preserve">: </w:t>
      </w:r>
      <w:r w:rsidRPr="00B018CB">
        <w:rPr>
          <w:rFonts w:asciiTheme="minorHAnsi" w:hAnsiTheme="minorHAnsi" w:cstheme="minorHAnsi"/>
          <w:sz w:val="22"/>
        </w:rPr>
        <w:tab/>
        <w:t xml:space="preserve">STANDAARDFORMAT REFERENTIES </w:t>
      </w:r>
      <w:bookmarkEnd w:id="0"/>
      <w:bookmarkEnd w:id="1"/>
      <w:r w:rsidRPr="00B018CB">
        <w:rPr>
          <w:rFonts w:asciiTheme="minorHAnsi" w:hAnsiTheme="minorHAnsi" w:cstheme="minorHAnsi"/>
          <w:sz w:val="22"/>
        </w:rPr>
        <w:t>TBV BEOORDELING GESCHIKTHEID</w:t>
      </w:r>
      <w:bookmarkEnd w:id="2"/>
      <w:bookmarkEnd w:id="3"/>
      <w:bookmarkEnd w:id="4"/>
      <w:bookmarkEnd w:id="5"/>
      <w:bookmarkEnd w:id="6"/>
      <w:bookmarkEnd w:id="7"/>
    </w:p>
    <w:p w14:paraId="355BD3F5" w14:textId="043DAD1E" w:rsidR="006302E0" w:rsidRPr="00B018CB" w:rsidRDefault="006302E0" w:rsidP="006302E0">
      <w:pPr>
        <w:rPr>
          <w:rFonts w:asciiTheme="minorHAnsi" w:hAnsiTheme="minorHAnsi" w:cstheme="minorHAnsi"/>
          <w:sz w:val="22"/>
          <w:szCs w:val="22"/>
        </w:rPr>
      </w:pPr>
      <w:r w:rsidRPr="00B018CB">
        <w:rPr>
          <w:rFonts w:asciiTheme="minorHAnsi" w:hAnsiTheme="minorHAnsi" w:cstheme="minorHAnsi"/>
          <w:sz w:val="22"/>
          <w:szCs w:val="22"/>
        </w:rPr>
        <w:t xml:space="preserve">Dit format dient zo volledig mogelijk te worden ingevuld, in elk geval zodanig dat de aanbestedende dienst hieruit duidelijk kan opmaken dat deze referentie voldoet aan de daaraan in </w:t>
      </w:r>
      <w:r w:rsidR="00EF15C5" w:rsidRPr="00B018CB">
        <w:rPr>
          <w:rFonts w:asciiTheme="minorHAnsi" w:hAnsiTheme="minorHAnsi" w:cstheme="minorHAnsi"/>
          <w:sz w:val="22"/>
          <w:szCs w:val="22"/>
        </w:rPr>
        <w:t>Hoofdstuk 3</w:t>
      </w:r>
      <w:r w:rsidRPr="00B018CB">
        <w:rPr>
          <w:rFonts w:asciiTheme="minorHAnsi" w:hAnsiTheme="minorHAnsi" w:cstheme="minorHAnsi"/>
          <w:sz w:val="22"/>
          <w:szCs w:val="22"/>
        </w:rPr>
        <w:t xml:space="preserve"> van de selectieleidraad gestelde eisen. </w:t>
      </w:r>
    </w:p>
    <w:p w14:paraId="1EDF25B6" w14:textId="77777777" w:rsidR="006302E0" w:rsidRPr="00B018CB" w:rsidRDefault="006302E0" w:rsidP="006302E0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167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2"/>
        <w:gridCol w:w="2257"/>
        <w:gridCol w:w="2700"/>
        <w:gridCol w:w="1978"/>
      </w:tblGrid>
      <w:tr w:rsidR="006302E0" w:rsidRPr="00B018CB" w14:paraId="5D581F75" w14:textId="77777777" w:rsidTr="00B018CB">
        <w:trPr>
          <w:trHeight w:val="297"/>
        </w:trPr>
        <w:tc>
          <w:tcPr>
            <w:tcW w:w="2232" w:type="dxa"/>
            <w:shd w:val="clear" w:color="auto" w:fill="auto"/>
          </w:tcPr>
          <w:p w14:paraId="0700169F" w14:textId="77777777" w:rsidR="006302E0" w:rsidRPr="00B018CB" w:rsidRDefault="006302E0" w:rsidP="004F33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b/>
                <w:sz w:val="22"/>
                <w:szCs w:val="22"/>
              </w:rPr>
              <w:t>Referentienummer:</w:t>
            </w:r>
          </w:p>
        </w:tc>
        <w:tc>
          <w:tcPr>
            <w:tcW w:w="6935" w:type="dxa"/>
            <w:gridSpan w:val="3"/>
            <w:shd w:val="clear" w:color="auto" w:fill="auto"/>
          </w:tcPr>
          <w:p w14:paraId="29708983" w14:textId="77777777" w:rsidR="006302E0" w:rsidRPr="00B018CB" w:rsidRDefault="00D04183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6302E0" w:rsidRPr="00B018CB" w14:paraId="60616401" w14:textId="77777777" w:rsidTr="00B018CB">
        <w:tc>
          <w:tcPr>
            <w:tcW w:w="2232" w:type="dxa"/>
            <w:shd w:val="clear" w:color="auto" w:fill="auto"/>
          </w:tcPr>
          <w:p w14:paraId="18BBC68A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>Referentie van:</w:t>
            </w:r>
          </w:p>
        </w:tc>
        <w:tc>
          <w:tcPr>
            <w:tcW w:w="6935" w:type="dxa"/>
            <w:gridSpan w:val="3"/>
            <w:shd w:val="clear" w:color="auto" w:fill="auto"/>
          </w:tcPr>
          <w:p w14:paraId="76BC5959" w14:textId="4725ABAE" w:rsidR="006302E0" w:rsidRPr="00B018CB" w:rsidRDefault="00D04183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681763">
              <w:rPr>
                <w:rFonts w:asciiTheme="minorHAnsi" w:hAnsiTheme="minorHAnsi" w:cstheme="minorHAnsi"/>
                <w:sz w:val="22"/>
                <w:szCs w:val="22"/>
              </w:rPr>
            </w:r>
            <w:r w:rsidR="006817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gegadigde</w:t>
            </w:r>
          </w:p>
          <w:p w14:paraId="32BC9488" w14:textId="32E26A21" w:rsidR="006302E0" w:rsidRPr="00B018CB" w:rsidRDefault="00D04183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681763">
              <w:rPr>
                <w:rFonts w:asciiTheme="minorHAnsi" w:hAnsiTheme="minorHAnsi" w:cstheme="minorHAnsi"/>
                <w:sz w:val="22"/>
                <w:szCs w:val="22"/>
              </w:rPr>
            </w:r>
            <w:r w:rsidR="006817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derde (cf. Bijlage </w:t>
            </w:r>
            <w:r w:rsidR="00ED6F52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079B0026" w14:textId="7B7447A0" w:rsidR="006302E0" w:rsidRPr="00B018CB" w:rsidRDefault="00D04183" w:rsidP="00ED6F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681763">
              <w:rPr>
                <w:rFonts w:asciiTheme="minorHAnsi" w:hAnsiTheme="minorHAnsi" w:cstheme="minorHAnsi"/>
                <w:sz w:val="22"/>
                <w:szCs w:val="22"/>
              </w:rPr>
            </w:r>
            <w:r w:rsidR="006817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combinant</w:t>
            </w:r>
            <w:r w:rsidR="00DF62B1"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(cf. Bijlage </w:t>
            </w:r>
            <w:r w:rsidR="00ED6F52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DF62B1" w:rsidRPr="00B018C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6302E0" w:rsidRPr="00B018CB" w14:paraId="717B228F" w14:textId="77777777" w:rsidTr="00B018CB">
        <w:tc>
          <w:tcPr>
            <w:tcW w:w="2232" w:type="dxa"/>
            <w:shd w:val="clear" w:color="auto" w:fill="auto"/>
          </w:tcPr>
          <w:p w14:paraId="13466F08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>Naam van het project:</w:t>
            </w:r>
          </w:p>
        </w:tc>
        <w:tc>
          <w:tcPr>
            <w:tcW w:w="6935" w:type="dxa"/>
            <w:gridSpan w:val="3"/>
            <w:shd w:val="clear" w:color="auto" w:fill="auto"/>
          </w:tcPr>
          <w:p w14:paraId="101E3244" w14:textId="77777777" w:rsidR="006302E0" w:rsidRPr="00B018CB" w:rsidRDefault="00D04183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6302E0" w:rsidRPr="00B018CB" w14:paraId="09AD6965" w14:textId="77777777" w:rsidTr="00B018CB">
        <w:tc>
          <w:tcPr>
            <w:tcW w:w="2232" w:type="dxa"/>
            <w:shd w:val="clear" w:color="auto" w:fill="auto"/>
          </w:tcPr>
          <w:p w14:paraId="1BE9A935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Type project:                  </w:t>
            </w:r>
          </w:p>
        </w:tc>
        <w:tc>
          <w:tcPr>
            <w:tcW w:w="6935" w:type="dxa"/>
            <w:gridSpan w:val="3"/>
            <w:shd w:val="clear" w:color="auto" w:fill="auto"/>
          </w:tcPr>
          <w:p w14:paraId="6E0D2766" w14:textId="77777777" w:rsidR="006302E0" w:rsidRPr="00B018CB" w:rsidRDefault="00D04183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6302E0" w:rsidRPr="00B018CB" w14:paraId="721D7744" w14:textId="77777777" w:rsidTr="00B018CB">
        <w:tc>
          <w:tcPr>
            <w:tcW w:w="4489" w:type="dxa"/>
            <w:gridSpan w:val="2"/>
            <w:shd w:val="clear" w:color="auto" w:fill="auto"/>
          </w:tcPr>
          <w:p w14:paraId="5CB10C8D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>Plaats van het project: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0F3B544B" w14:textId="77777777" w:rsidR="006302E0" w:rsidRPr="00B018CB" w:rsidRDefault="00D04183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6302E0" w:rsidRPr="00B018CB" w14:paraId="648EB22E" w14:textId="77777777" w:rsidTr="00B018CB">
        <w:tc>
          <w:tcPr>
            <w:tcW w:w="4489" w:type="dxa"/>
            <w:gridSpan w:val="2"/>
            <w:shd w:val="clear" w:color="auto" w:fill="auto"/>
          </w:tcPr>
          <w:p w14:paraId="6F756A7B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>Naam opdrachtgever/referent: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0682D76A" w14:textId="77777777" w:rsidR="006302E0" w:rsidRPr="00B018CB" w:rsidRDefault="00D04183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6302E0" w:rsidRPr="00B018CB" w14:paraId="2BB493C5" w14:textId="77777777" w:rsidTr="00B018CB">
        <w:tc>
          <w:tcPr>
            <w:tcW w:w="4489" w:type="dxa"/>
            <w:gridSpan w:val="2"/>
            <w:shd w:val="clear" w:color="auto" w:fill="auto"/>
          </w:tcPr>
          <w:p w14:paraId="51568326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>Soort organisatie: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7EF22CFB" w14:textId="2185A6B2" w:rsidR="006302E0" w:rsidRPr="00B018CB" w:rsidRDefault="00D04183" w:rsidP="007270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727014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727014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727014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727014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727014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6302E0" w:rsidRPr="00B018CB" w14:paraId="61C71353" w14:textId="77777777" w:rsidTr="00B018CB">
        <w:tc>
          <w:tcPr>
            <w:tcW w:w="4489" w:type="dxa"/>
            <w:gridSpan w:val="2"/>
            <w:shd w:val="clear" w:color="auto" w:fill="auto"/>
          </w:tcPr>
          <w:p w14:paraId="4995A656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>Contactpersoon: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0D1B0CCF" w14:textId="77777777" w:rsidR="006302E0" w:rsidRPr="00B018CB" w:rsidRDefault="00D04183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6302E0" w:rsidRPr="00B018CB" w14:paraId="39FEA64B" w14:textId="77777777" w:rsidTr="00B018CB">
        <w:tc>
          <w:tcPr>
            <w:tcW w:w="4489" w:type="dxa"/>
            <w:gridSpan w:val="2"/>
            <w:shd w:val="clear" w:color="auto" w:fill="auto"/>
          </w:tcPr>
          <w:p w14:paraId="2D3D44D9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>Telefoonnummer contactpersoon:</w:t>
            </w:r>
          </w:p>
        </w:tc>
        <w:tc>
          <w:tcPr>
            <w:tcW w:w="2700" w:type="dxa"/>
            <w:shd w:val="clear" w:color="auto" w:fill="auto"/>
          </w:tcPr>
          <w:p w14:paraId="22870FAD" w14:textId="77777777" w:rsidR="006302E0" w:rsidRPr="00B018CB" w:rsidRDefault="00D04183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7"/>
                  </w:textInput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978" w:type="dxa"/>
            <w:shd w:val="clear" w:color="auto" w:fill="auto"/>
          </w:tcPr>
          <w:p w14:paraId="32712755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02E0" w:rsidRPr="00B018CB" w14:paraId="6B7C1A5C" w14:textId="77777777" w:rsidTr="00B018CB">
        <w:tc>
          <w:tcPr>
            <w:tcW w:w="9167" w:type="dxa"/>
            <w:gridSpan w:val="4"/>
            <w:shd w:val="clear" w:color="auto" w:fill="auto"/>
          </w:tcPr>
          <w:p w14:paraId="793E70D8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>Hieronder dient u duidelijk en ondubbelzinnig per kerncompetentie te beschrijven waarom u middels uw referentie voldoet aan de gestelde kerncompetentie. Indien deze referentie betrekking heeft op meerdere kerncompetenties dient u per kerncompetentie te beschrijven waarom uw referentie hieraan voldoet.</w:t>
            </w:r>
          </w:p>
        </w:tc>
      </w:tr>
      <w:tr w:rsidR="006302E0" w:rsidRPr="00B018CB" w14:paraId="4349E46A" w14:textId="77777777" w:rsidTr="00B018CB">
        <w:tc>
          <w:tcPr>
            <w:tcW w:w="4489" w:type="dxa"/>
            <w:gridSpan w:val="2"/>
            <w:shd w:val="clear" w:color="auto" w:fill="auto"/>
          </w:tcPr>
          <w:p w14:paraId="130C1A0F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>Kerncompetentie 1</w:t>
            </w:r>
            <w:r w:rsidR="0005576C"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–</w:t>
            </w:r>
          </w:p>
          <w:p w14:paraId="739E0E59" w14:textId="27E1E0CA" w:rsidR="0005576C" w:rsidRPr="00B018CB" w:rsidRDefault="0005576C" w:rsidP="00B018CB">
            <w:pPr>
              <w:pStyle w:val="CBPalinea"/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>Werkzaamheden met betrekking tot besteksgereed maken van civieltechnische werken, waarvan de referentieopdracht een minimale opdrachtw</w:t>
            </w:r>
            <w:r w:rsidR="002D5C65" w:rsidRPr="00B018CB">
              <w:rPr>
                <w:rFonts w:asciiTheme="minorHAnsi" w:hAnsiTheme="minorHAnsi" w:cstheme="minorHAnsi"/>
                <w:sz w:val="22"/>
                <w:szCs w:val="22"/>
              </w:rPr>
              <w:t>aarde bevatte ter hoogte van €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25.000,- exclusief BTW;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119974C8" w14:textId="6A4BA6AA" w:rsidR="006302E0" w:rsidRPr="00B018CB" w:rsidRDefault="00D04183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instrText xml:space="preserve"> FORMCHECKBOX </w:instrText>
            </w:r>
            <w:r w:rsidR="00681763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r>
            <w:r w:rsidR="00681763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fldChar w:fldCharType="separate"/>
            </w:r>
            <w:r w:rsidRPr="00B018CB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fldChar w:fldCharType="end"/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wel  </w:t>
            </w:r>
            <w:r w:rsidRPr="00B018CB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instrText xml:space="preserve"> FORMCHECKBOX </w:instrText>
            </w:r>
            <w:r w:rsidR="00681763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r>
            <w:r w:rsidR="00681763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fldChar w:fldCharType="separate"/>
            </w:r>
            <w:r w:rsidRPr="00B018CB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fldChar w:fldCharType="end"/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niet van toepassing. </w:t>
            </w:r>
          </w:p>
          <w:p w14:paraId="4721C74A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E74948" w14:textId="213BCC86" w:rsidR="006302E0" w:rsidRPr="00B018CB" w:rsidRDefault="00D04183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Zo ja, omschrijf waarom uw referentie voldoet"/>
                  </w:textInput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Zo ja, omschrijf waarom uw referentie voldoet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4F34279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02E0" w:rsidRPr="00B018CB" w14:paraId="3DA694FB" w14:textId="77777777" w:rsidTr="00B018CB">
        <w:tc>
          <w:tcPr>
            <w:tcW w:w="4489" w:type="dxa"/>
            <w:gridSpan w:val="2"/>
            <w:shd w:val="clear" w:color="auto" w:fill="auto"/>
          </w:tcPr>
          <w:p w14:paraId="04CC82CA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>Kerncompetentie 2</w:t>
            </w:r>
            <w:r w:rsidR="0005576C"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–</w:t>
            </w:r>
          </w:p>
          <w:p w14:paraId="34C22F6A" w14:textId="77777777" w:rsidR="0005576C" w:rsidRPr="00B018CB" w:rsidRDefault="0005576C" w:rsidP="0005576C">
            <w:pPr>
              <w:pStyle w:val="CBPalinea"/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>Werkzaamheden met betrekking tot directievoering in het kader van civieltechnische werken, waarvan de referentieopdracht een minimale opdrachtw</w:t>
            </w:r>
            <w:r w:rsidR="002D5C65" w:rsidRPr="00B018CB">
              <w:rPr>
                <w:rFonts w:asciiTheme="minorHAnsi" w:hAnsiTheme="minorHAnsi" w:cstheme="minorHAnsi"/>
                <w:sz w:val="22"/>
                <w:szCs w:val="22"/>
              </w:rPr>
              <w:t>aarde bevatte ter hoogte van €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15.000,- exclusief BTW;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18A1B98C" w14:textId="0B090D2D" w:rsidR="006302E0" w:rsidRPr="00B018CB" w:rsidRDefault="00D04183" w:rsidP="004F3332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681763">
              <w:rPr>
                <w:rFonts w:asciiTheme="minorHAnsi" w:hAnsiTheme="minorHAnsi" w:cstheme="minorHAnsi"/>
                <w:sz w:val="22"/>
                <w:szCs w:val="22"/>
              </w:rPr>
            </w:r>
            <w:r w:rsidR="006817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wel  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681763">
              <w:rPr>
                <w:rFonts w:asciiTheme="minorHAnsi" w:hAnsiTheme="minorHAnsi" w:cstheme="minorHAnsi"/>
                <w:sz w:val="22"/>
                <w:szCs w:val="22"/>
              </w:rPr>
            </w:r>
            <w:r w:rsidR="006817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niet van toepassing. </w:t>
            </w:r>
          </w:p>
          <w:p w14:paraId="0F57E0A4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51B092" w14:textId="77777777" w:rsidR="006302E0" w:rsidRPr="00B018CB" w:rsidRDefault="00D04183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Zo ja, omschrijf waarom uw referentie voldoet"/>
                  </w:textInput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Zo ja, omschrijf waarom uw referentie voldoet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0DEFA556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0D34" w:rsidRPr="00B018CB" w14:paraId="0651A6E5" w14:textId="77777777" w:rsidTr="00B018CB">
        <w:tc>
          <w:tcPr>
            <w:tcW w:w="4489" w:type="dxa"/>
            <w:gridSpan w:val="2"/>
            <w:shd w:val="clear" w:color="auto" w:fill="auto"/>
          </w:tcPr>
          <w:p w14:paraId="3AAE38A0" w14:textId="77777777" w:rsidR="00E60D34" w:rsidRPr="00B018CB" w:rsidRDefault="00E60D34" w:rsidP="00641E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Kerncompetentie </w:t>
            </w:r>
            <w:r w:rsidR="00641E30" w:rsidRPr="00B018C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A10CF0"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–</w:t>
            </w:r>
          </w:p>
          <w:p w14:paraId="48BF2AFD" w14:textId="77777777" w:rsidR="00A10CF0" w:rsidRPr="00B018CB" w:rsidRDefault="00A10CF0" w:rsidP="00034586">
            <w:pPr>
              <w:pStyle w:val="CBPalinea"/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>Werkzaamheden met betrekking tot advisering en begeleiding van een contract in de GWW-sector of vergelijkbaar, waarvan de referentieopdracht een minimale opdrachtwaarde bevatte ter hoogte</w:t>
            </w:r>
            <w:r w:rsidR="002D5C65"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van €</w:t>
            </w:r>
            <w:r w:rsidR="00034586"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10.000,- exclusief BTW.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68E11615" w14:textId="0B1DE09E" w:rsidR="00E60D34" w:rsidRPr="00B018CB" w:rsidRDefault="00D04183" w:rsidP="00AE0EC4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60D34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681763">
              <w:rPr>
                <w:rFonts w:asciiTheme="minorHAnsi" w:hAnsiTheme="minorHAnsi" w:cstheme="minorHAnsi"/>
                <w:sz w:val="22"/>
                <w:szCs w:val="22"/>
              </w:rPr>
            </w:r>
            <w:r w:rsidR="006817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E60D34"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wel  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60D34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681763">
              <w:rPr>
                <w:rFonts w:asciiTheme="minorHAnsi" w:hAnsiTheme="minorHAnsi" w:cstheme="minorHAnsi"/>
                <w:sz w:val="22"/>
                <w:szCs w:val="22"/>
              </w:rPr>
            </w:r>
            <w:r w:rsidR="006817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E60D34"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niet van toepassing. </w:t>
            </w:r>
          </w:p>
          <w:p w14:paraId="1E190C3B" w14:textId="77777777" w:rsidR="00E60D34" w:rsidRPr="00B018CB" w:rsidRDefault="00E60D34" w:rsidP="00AE0E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F6FCCA" w14:textId="77777777" w:rsidR="00E60D34" w:rsidRPr="00B018CB" w:rsidRDefault="00D04183" w:rsidP="00AE0E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Zo ja, omschrijf waarom uw referentie voldoet"/>
                  </w:textInput>
                </w:ffData>
              </w:fldChar>
            </w:r>
            <w:r w:rsidR="00E60D34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E60D34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Zo ja, omschrijf waarom uw referentie voldoet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3B4CA48E" w14:textId="77777777" w:rsidR="00E60D34" w:rsidRPr="00B018CB" w:rsidRDefault="00E60D34" w:rsidP="00AE0E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0ECB" w:rsidRPr="00B018CB" w14:paraId="63025A0A" w14:textId="77777777" w:rsidTr="00B018CB">
        <w:tc>
          <w:tcPr>
            <w:tcW w:w="4489" w:type="dxa"/>
            <w:gridSpan w:val="2"/>
            <w:shd w:val="clear" w:color="auto" w:fill="auto"/>
          </w:tcPr>
          <w:p w14:paraId="43C3E6CD" w14:textId="6332D9EC" w:rsidR="001A0ECB" w:rsidRPr="00B018CB" w:rsidRDefault="00AF081B" w:rsidP="00641E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Kerncompetentie 4 - </w:t>
            </w:r>
            <w:r w:rsidRPr="00AF081B">
              <w:rPr>
                <w:rFonts w:asciiTheme="minorHAnsi" w:hAnsiTheme="minorHAnsi" w:cstheme="minorHAnsi"/>
                <w:sz w:val="22"/>
                <w:szCs w:val="22"/>
              </w:rPr>
              <w:t xml:space="preserve">Werkzaamheden met betrekking tot omgevingsmanagement en het doorlopen van een ontwerpproces (incl. verkeerskundig i.c.m. technisch -advies), waarin omwonenden en overige belanghebbenden actief hebben geparticipeerd. De invloed van de omwonenden en de overige belanghebbenden komen aantoonbaar tot uitdrukking in het ontwerp, waarvan de referentieopdracht een </w:t>
            </w:r>
            <w:r w:rsidRPr="00AF081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minimale opdrachtwaarde bevatte ter hoogte van € 15.000,- exclusief BTW.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521D573B" w14:textId="77777777" w:rsidR="00AF081B" w:rsidRPr="00B018CB" w:rsidRDefault="00AF081B" w:rsidP="00AF081B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681763">
              <w:rPr>
                <w:rFonts w:asciiTheme="minorHAnsi" w:hAnsiTheme="minorHAnsi" w:cstheme="minorHAnsi"/>
                <w:sz w:val="22"/>
                <w:szCs w:val="22"/>
              </w:rPr>
            </w:r>
            <w:r w:rsidR="006817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wel  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681763">
              <w:rPr>
                <w:rFonts w:asciiTheme="minorHAnsi" w:hAnsiTheme="minorHAnsi" w:cstheme="minorHAnsi"/>
                <w:sz w:val="22"/>
                <w:szCs w:val="22"/>
              </w:rPr>
            </w:r>
            <w:r w:rsidR="006817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niet van toepassing. </w:t>
            </w:r>
          </w:p>
          <w:p w14:paraId="4AA8551D" w14:textId="77777777" w:rsidR="00AF081B" w:rsidRPr="00B018CB" w:rsidRDefault="00AF081B" w:rsidP="00AF08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D61BD8" w14:textId="5AA268FD" w:rsidR="00AF081B" w:rsidRPr="00B018CB" w:rsidRDefault="00AF081B" w:rsidP="00AF08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Zo ja, omschrijf waarom uw referentie voldoet"/>
                  </w:textInput>
                </w:ffData>
              </w:fldCha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Zo ja, omschrijf waarom uw referentie voldoet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4D7A2C4D" w14:textId="77777777" w:rsidR="001A0ECB" w:rsidRPr="00B018CB" w:rsidRDefault="001A0ECB" w:rsidP="00AE0EC4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02E0" w:rsidRPr="00B018CB" w14:paraId="3F45121A" w14:textId="77777777" w:rsidTr="00B018CB">
        <w:trPr>
          <w:trHeight w:val="231"/>
        </w:trPr>
        <w:tc>
          <w:tcPr>
            <w:tcW w:w="4489" w:type="dxa"/>
            <w:gridSpan w:val="2"/>
            <w:shd w:val="clear" w:color="auto" w:fill="auto"/>
          </w:tcPr>
          <w:p w14:paraId="057C415D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>Totale opdrachtwaarde:*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0AE439AC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€ </w:t>
            </w:r>
            <w:r w:rsidR="00D04183"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D04183"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="00D04183"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D04183"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(excl. Btw)</w:t>
            </w:r>
          </w:p>
          <w:p w14:paraId="70852764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02E0" w:rsidRPr="00B018CB" w14:paraId="3A91FB42" w14:textId="77777777" w:rsidTr="00B018CB">
        <w:trPr>
          <w:trHeight w:val="231"/>
        </w:trPr>
        <w:tc>
          <w:tcPr>
            <w:tcW w:w="4489" w:type="dxa"/>
            <w:gridSpan w:val="2"/>
            <w:shd w:val="clear" w:color="auto" w:fill="auto"/>
          </w:tcPr>
          <w:p w14:paraId="57D44324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>Opdrachtwaarde welke ziet op de kerncompetentie: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052091CD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1. € </w:t>
            </w:r>
            <w:r w:rsidR="00D04183"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D04183"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="00D04183"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bookmarkStart w:id="8" w:name="_GoBack"/>
            <w:bookmarkEnd w:id="8"/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D04183"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(excl. Btw)</w:t>
            </w:r>
          </w:p>
          <w:p w14:paraId="4D861128" w14:textId="1C71551E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2. € </w:t>
            </w:r>
            <w:r w:rsidR="00D04183"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D04183"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="00D04183"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727014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727014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727014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727014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727014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D04183"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(excl. Btw)</w:t>
            </w:r>
          </w:p>
          <w:p w14:paraId="2B4D0167" w14:textId="77777777" w:rsidR="00E60D34" w:rsidRDefault="00E60D34" w:rsidP="00E60D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3. € </w:t>
            </w:r>
            <w:r w:rsidR="00D04183"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D04183"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="00D04183"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D04183"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(excl. Btw)</w:t>
            </w:r>
          </w:p>
          <w:p w14:paraId="62C502D3" w14:textId="7167EF5C" w:rsidR="00681763" w:rsidRPr="00B018CB" w:rsidRDefault="00681763" w:rsidP="00E60D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. € 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 xml:space="preserve"> (excl. Btw)</w:t>
            </w:r>
          </w:p>
          <w:p w14:paraId="443B860A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</w:p>
        </w:tc>
      </w:tr>
      <w:tr w:rsidR="006302E0" w:rsidRPr="00B018CB" w14:paraId="4C01D7E9" w14:textId="77777777" w:rsidTr="00B018CB">
        <w:trPr>
          <w:trHeight w:val="231"/>
        </w:trPr>
        <w:tc>
          <w:tcPr>
            <w:tcW w:w="4489" w:type="dxa"/>
            <w:gridSpan w:val="2"/>
            <w:shd w:val="clear" w:color="auto" w:fill="auto"/>
          </w:tcPr>
          <w:p w14:paraId="0D60F3B6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>Startdatum opdracht: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5B7253B3" w14:textId="77777777" w:rsidR="006302E0" w:rsidRPr="00B018CB" w:rsidRDefault="00D04183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 / mm / jjjj"/>
                  </w:textInput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dd / mm / jjjj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6302E0" w:rsidRPr="00B018CB" w14:paraId="79CEB9F5" w14:textId="77777777" w:rsidTr="00B018CB">
        <w:trPr>
          <w:trHeight w:val="231"/>
        </w:trPr>
        <w:tc>
          <w:tcPr>
            <w:tcW w:w="4489" w:type="dxa"/>
            <w:gridSpan w:val="2"/>
            <w:shd w:val="clear" w:color="auto" w:fill="auto"/>
          </w:tcPr>
          <w:p w14:paraId="7DC4F655" w14:textId="77777777" w:rsidR="006302E0" w:rsidRPr="00B018CB" w:rsidRDefault="006302E0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t>Einddatum opdracht: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082B2247" w14:textId="77777777" w:rsidR="006302E0" w:rsidRPr="00B018CB" w:rsidRDefault="00D04183" w:rsidP="004F33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 / mm / jjjj"/>
                  </w:textInput>
                </w:ffData>
              </w:fldChar>
            </w:r>
            <w:r w:rsidR="006302E0" w:rsidRPr="00B018C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302E0" w:rsidRPr="00B018CB">
              <w:rPr>
                <w:rFonts w:asciiTheme="minorHAnsi" w:hAnsiTheme="minorHAnsi" w:cstheme="minorHAnsi"/>
                <w:noProof/>
                <w:sz w:val="22"/>
                <w:szCs w:val="22"/>
              </w:rPr>
              <w:t>dd / mm / jjjj</w:t>
            </w:r>
            <w:r w:rsidRPr="00B018C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0AC0E6BD" w14:textId="77777777" w:rsidR="006704B7" w:rsidRPr="006302E0" w:rsidRDefault="006302E0" w:rsidP="005374EB">
      <w:pPr>
        <w:pStyle w:val="Kop2"/>
        <w:numPr>
          <w:ilvl w:val="0"/>
          <w:numId w:val="0"/>
        </w:numPr>
        <w:ind w:left="567" w:hanging="567"/>
        <w:rPr>
          <w:rFonts w:ascii="Trebuchet MS" w:hAnsi="Trebuchet MS"/>
        </w:rPr>
      </w:pPr>
      <w:r w:rsidRPr="006302E0">
        <w:rPr>
          <w:rFonts w:ascii="Trebuchet MS" w:hAnsi="Trebuchet MS" w:cs="Arial"/>
        </w:rPr>
        <w:t xml:space="preserve"> </w:t>
      </w:r>
    </w:p>
    <w:sectPr w:rsidR="006704B7" w:rsidRPr="006302E0" w:rsidSect="006302E0">
      <w:footerReference w:type="default" r:id="rId10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C28A3" w14:textId="77777777" w:rsidR="00605FF2" w:rsidRDefault="00605FF2" w:rsidP="006302E0">
      <w:r>
        <w:separator/>
      </w:r>
    </w:p>
  </w:endnote>
  <w:endnote w:type="continuationSeparator" w:id="0">
    <w:p w14:paraId="6AD919AC" w14:textId="77777777" w:rsidR="00605FF2" w:rsidRDefault="00605FF2" w:rsidP="00630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9C9727" w14:textId="6EE9233C" w:rsidR="006302E0" w:rsidRPr="00B768C1" w:rsidRDefault="0070722C" w:rsidP="0070722C">
    <w:pPr>
      <w:pStyle w:val="Voettekst"/>
      <w:rPr>
        <w:rFonts w:asciiTheme="minorHAnsi" w:hAnsiTheme="minorHAnsi" w:cstheme="minorHAnsi"/>
        <w:sz w:val="16"/>
        <w:szCs w:val="22"/>
      </w:rPr>
    </w:pPr>
    <w:r w:rsidRPr="00B768C1">
      <w:rPr>
        <w:rFonts w:asciiTheme="minorHAnsi" w:hAnsiTheme="minorHAnsi" w:cstheme="minorHAnsi"/>
        <w:sz w:val="16"/>
        <w:szCs w:val="22"/>
      </w:rPr>
      <w:t>Bijlage F1</w:t>
    </w:r>
    <w:r w:rsidR="005907FA" w:rsidRPr="00B768C1">
      <w:rPr>
        <w:rFonts w:asciiTheme="minorHAnsi" w:hAnsiTheme="minorHAnsi" w:cstheme="minorHAnsi"/>
        <w:sz w:val="16"/>
        <w:szCs w:val="22"/>
      </w:rPr>
      <w:t xml:space="preserve"> Standaardformat Referenties t</w:t>
    </w:r>
    <w:r w:rsidR="00E34201" w:rsidRPr="00B768C1">
      <w:rPr>
        <w:rFonts w:asciiTheme="minorHAnsi" w:hAnsiTheme="minorHAnsi" w:cstheme="minorHAnsi"/>
        <w:sz w:val="16"/>
        <w:szCs w:val="22"/>
      </w:rPr>
      <w:t>.</w:t>
    </w:r>
    <w:r w:rsidR="005907FA" w:rsidRPr="00B768C1">
      <w:rPr>
        <w:rFonts w:asciiTheme="minorHAnsi" w:hAnsiTheme="minorHAnsi" w:cstheme="minorHAnsi"/>
        <w:sz w:val="16"/>
        <w:szCs w:val="22"/>
      </w:rPr>
      <w:t>b</w:t>
    </w:r>
    <w:r w:rsidR="00E34201" w:rsidRPr="00B768C1">
      <w:rPr>
        <w:rFonts w:asciiTheme="minorHAnsi" w:hAnsiTheme="minorHAnsi" w:cstheme="minorHAnsi"/>
        <w:sz w:val="16"/>
        <w:szCs w:val="22"/>
      </w:rPr>
      <w:t>.</w:t>
    </w:r>
    <w:r w:rsidR="005907FA" w:rsidRPr="00B768C1">
      <w:rPr>
        <w:rFonts w:asciiTheme="minorHAnsi" w:hAnsiTheme="minorHAnsi" w:cstheme="minorHAnsi"/>
        <w:sz w:val="16"/>
        <w:szCs w:val="22"/>
      </w:rPr>
      <w:t>v</w:t>
    </w:r>
    <w:r w:rsidR="00E34201" w:rsidRPr="00B768C1">
      <w:rPr>
        <w:rFonts w:asciiTheme="minorHAnsi" w:hAnsiTheme="minorHAnsi" w:cstheme="minorHAnsi"/>
        <w:sz w:val="16"/>
        <w:szCs w:val="22"/>
      </w:rPr>
      <w:t>.</w:t>
    </w:r>
    <w:r w:rsidR="005907FA" w:rsidRPr="00B768C1">
      <w:rPr>
        <w:rFonts w:asciiTheme="minorHAnsi" w:hAnsiTheme="minorHAnsi" w:cstheme="minorHAnsi"/>
        <w:sz w:val="16"/>
        <w:szCs w:val="22"/>
      </w:rPr>
      <w:t xml:space="preserve"> Beoordeling Geschiktheid </w:t>
    </w:r>
    <w:r w:rsidR="00A8195C">
      <w:rPr>
        <w:rFonts w:asciiTheme="minorHAnsi" w:hAnsiTheme="minorHAnsi" w:cstheme="minorHAnsi"/>
        <w:sz w:val="16"/>
        <w:szCs w:val="22"/>
      </w:rPr>
      <w:t>-</w:t>
    </w:r>
    <w:r w:rsidR="001661B6" w:rsidRPr="00B768C1">
      <w:rPr>
        <w:rFonts w:asciiTheme="minorHAnsi" w:hAnsiTheme="minorHAnsi" w:cstheme="minorHAnsi"/>
        <w:sz w:val="16"/>
        <w:szCs w:val="22"/>
      </w:rPr>
      <w:t xml:space="preserve"> </w:t>
    </w:r>
    <w:r w:rsidRPr="00B768C1">
      <w:rPr>
        <w:rFonts w:asciiTheme="minorHAnsi" w:hAnsiTheme="minorHAnsi" w:cstheme="minorHAnsi"/>
        <w:sz w:val="16"/>
        <w:szCs w:val="22"/>
      </w:rPr>
      <w:t>Europees niet-openbar</w:t>
    </w:r>
    <w:r w:rsidR="00A8195C">
      <w:rPr>
        <w:rFonts w:asciiTheme="minorHAnsi" w:hAnsiTheme="minorHAnsi" w:cstheme="minorHAnsi"/>
        <w:sz w:val="16"/>
        <w:szCs w:val="22"/>
      </w:rPr>
      <w:t xml:space="preserve">e aanbesteding Raamovereenkomst - </w:t>
    </w:r>
    <w:r w:rsidRPr="00B768C1">
      <w:rPr>
        <w:rFonts w:asciiTheme="minorHAnsi" w:hAnsiTheme="minorHAnsi" w:cstheme="minorHAnsi"/>
        <w:sz w:val="16"/>
        <w:szCs w:val="22"/>
      </w:rPr>
      <w:t>Ingenieursdiensten</w:t>
    </w:r>
    <w:r w:rsidR="00C87C4F" w:rsidRPr="00B768C1">
      <w:rPr>
        <w:rFonts w:asciiTheme="minorHAnsi" w:hAnsiTheme="minorHAnsi" w:cstheme="minorHAnsi"/>
        <w:sz w:val="16"/>
        <w:szCs w:val="22"/>
      </w:rPr>
      <w:t xml:space="preserve"> GWW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0A885" w14:textId="77777777" w:rsidR="00605FF2" w:rsidRDefault="00605FF2" w:rsidP="006302E0">
      <w:r>
        <w:separator/>
      </w:r>
    </w:p>
  </w:footnote>
  <w:footnote w:type="continuationSeparator" w:id="0">
    <w:p w14:paraId="5BF4359D" w14:textId="77777777" w:rsidR="00605FF2" w:rsidRDefault="00605FF2" w:rsidP="00630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56495"/>
    <w:multiLevelType w:val="multilevel"/>
    <w:tmpl w:val="63D8EAC4"/>
    <w:lvl w:ilvl="0">
      <w:start w:val="1"/>
      <w:numFmt w:val="upperRoman"/>
      <w:pStyle w:val="Kop1"/>
      <w:lvlText w:val="Deel: %1"/>
      <w:lvlJc w:val="left"/>
      <w:pPr>
        <w:tabs>
          <w:tab w:val="num" w:pos="2717"/>
        </w:tabs>
        <w:ind w:left="1844" w:hanging="851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hint="default"/>
        <w:b/>
        <w:i w:val="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BF9530C"/>
    <w:multiLevelType w:val="hybridMultilevel"/>
    <w:tmpl w:val="96CEE2CE"/>
    <w:lvl w:ilvl="0" w:tplc="F7F664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1" w:cryptProviderType="rsaAES" w:cryptAlgorithmClass="hash" w:cryptAlgorithmType="typeAny" w:cryptAlgorithmSid="14" w:cryptSpinCount="100000" w:hash="9DW8r/SMH4EWc4E9VYfr2ny1pUH/r9YTAfPYQi0LjI65QrgXIWXcKG5utOzNQB50tlrFf0pDRkLU1CnQfUXfIw==" w:salt="G6brenfENpw6RzH1SfaOE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2E0"/>
    <w:rsid w:val="00034586"/>
    <w:rsid w:val="0005576C"/>
    <w:rsid w:val="001661B6"/>
    <w:rsid w:val="001A0ECB"/>
    <w:rsid w:val="0022587A"/>
    <w:rsid w:val="002D5C65"/>
    <w:rsid w:val="0030431A"/>
    <w:rsid w:val="00325B34"/>
    <w:rsid w:val="005374EB"/>
    <w:rsid w:val="005907FA"/>
    <w:rsid w:val="00595B89"/>
    <w:rsid w:val="00605FF2"/>
    <w:rsid w:val="006302E0"/>
    <w:rsid w:val="00630C1D"/>
    <w:rsid w:val="00641E30"/>
    <w:rsid w:val="006704B7"/>
    <w:rsid w:val="00681763"/>
    <w:rsid w:val="006B284A"/>
    <w:rsid w:val="006D352F"/>
    <w:rsid w:val="006E4531"/>
    <w:rsid w:val="0070722C"/>
    <w:rsid w:val="00727014"/>
    <w:rsid w:val="00733710"/>
    <w:rsid w:val="007E5567"/>
    <w:rsid w:val="00877260"/>
    <w:rsid w:val="00A10CF0"/>
    <w:rsid w:val="00A8195C"/>
    <w:rsid w:val="00AA67C1"/>
    <w:rsid w:val="00AF081B"/>
    <w:rsid w:val="00B018CB"/>
    <w:rsid w:val="00B768C1"/>
    <w:rsid w:val="00C87C4F"/>
    <w:rsid w:val="00D04183"/>
    <w:rsid w:val="00DF62B1"/>
    <w:rsid w:val="00E34201"/>
    <w:rsid w:val="00E60D34"/>
    <w:rsid w:val="00ED6F52"/>
    <w:rsid w:val="00EF15C5"/>
    <w:rsid w:val="00FB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8C490"/>
  <w15:docId w15:val="{2B0A29A7-ADAD-4F57-AD16-CE44EF661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302E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6302E0"/>
    <w:pPr>
      <w:keepNext/>
      <w:keepLines/>
      <w:numPr>
        <w:numId w:val="1"/>
      </w:numPr>
      <w:outlineLvl w:val="0"/>
    </w:pPr>
    <w:rPr>
      <w:rFonts w:ascii="Trebuchet MS" w:hAnsi="Trebuchet MS"/>
      <w:b/>
      <w:caps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6302E0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6302E0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6302E0"/>
    <w:pPr>
      <w:numPr>
        <w:ilvl w:val="3"/>
        <w:numId w:val="1"/>
      </w:numPr>
      <w:spacing w:line="290" w:lineRule="atLeast"/>
      <w:outlineLvl w:val="3"/>
    </w:pPr>
    <w:rPr>
      <w:rFonts w:ascii="Trebuchet MS" w:hAnsi="Trebuchet MS"/>
      <w:b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6302E0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6302E0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6302E0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6302E0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6302E0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6302E0"/>
    <w:rPr>
      <w:rFonts w:ascii="Trebuchet MS" w:eastAsia="Times New Roman" w:hAnsi="Trebuchet MS" w:cs="Times New Roman"/>
      <w:b/>
      <w:caps/>
      <w:sz w:val="20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6302E0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6302E0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6302E0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6302E0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6302E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6302E0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6302E0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6302E0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6302E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302E0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6302E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302E0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CBPalinea">
    <w:name w:val="CBP alinea"/>
    <w:qFormat/>
    <w:rsid w:val="0005576C"/>
    <w:pPr>
      <w:tabs>
        <w:tab w:val="left" w:pos="419"/>
      </w:tabs>
      <w:spacing w:after="240" w:line="240" w:lineRule="auto"/>
      <w:jc w:val="both"/>
    </w:pPr>
    <w:rPr>
      <w:rFonts w:ascii="Trebuchet MS" w:eastAsiaTheme="minorEastAsia" w:hAnsi="Trebuchet MS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37D85AB54EB34CAB0B6BFB2657AFAB" ma:contentTypeVersion="8" ma:contentTypeDescription="Een nieuw document maken." ma:contentTypeScope="" ma:versionID="1b45d377a06d461120b7a1f1ec797fb8">
  <xsd:schema xmlns:xsd="http://www.w3.org/2001/XMLSchema" xmlns:xs="http://www.w3.org/2001/XMLSchema" xmlns:p="http://schemas.microsoft.com/office/2006/metadata/properties" xmlns:ns2="8f9b43af-b7da-4d28-83e4-13d81672f382" xmlns:ns3="b2a8bf0f-7f08-4423-8f91-b3fdd365d479" targetNamespace="http://schemas.microsoft.com/office/2006/metadata/properties" ma:root="true" ma:fieldsID="b96e74ad34685d01a5fff54ca090fe4b" ns2:_="" ns3:_="">
    <xsd:import namespace="8f9b43af-b7da-4d28-83e4-13d81672f382"/>
    <xsd:import namespace="b2a8bf0f-7f08-4423-8f91-b3fdd365d4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b43af-b7da-4d28-83e4-13d81672f3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8bf0f-7f08-4423-8f91-b3fdd365d47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89B853-48F5-449A-A363-A8593B879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b43af-b7da-4d28-83e4-13d81672f382"/>
    <ds:schemaRef ds:uri="b2a8bf0f-7f08-4423-8f91-b3fdd365d4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47CCE-190B-4384-B030-2FAEE88054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967ECA-D5B4-43F9-AB33-25EC3282B61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2a8bf0f-7f08-4423-8f91-b3fdd365d479"/>
    <ds:schemaRef ds:uri="http://schemas.microsoft.com/office/2006/metadata/properties"/>
    <ds:schemaRef ds:uri="http://purl.org/dc/terms/"/>
    <ds:schemaRef ds:uri="http://schemas.openxmlformats.org/package/2006/metadata/core-properties"/>
    <ds:schemaRef ds:uri="8f9b43af-b7da-4d28-83e4-13d81672f38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A9C2C632.dotm</Template>
  <TotalTime>2</TotalTime>
  <Pages>2</Pages>
  <Words>478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 Ankersmit</dc:creator>
  <cp:lastModifiedBy>Plat, Niels</cp:lastModifiedBy>
  <cp:revision>3</cp:revision>
  <dcterms:created xsi:type="dcterms:W3CDTF">2022-12-15T14:37:00Z</dcterms:created>
  <dcterms:modified xsi:type="dcterms:W3CDTF">2022-12-15T14:40:00Z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0x010100B537D85AB54EB34CAB0B6BFB2657AFAB</vt:lpwstr>
  </property>
</Properties>
</file>